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E563223" w14:textId="21CC3D17" w:rsidR="00FD38A1" w:rsidRPr="00EA07CA" w:rsidRDefault="00FD38A1" w:rsidP="00FD38A1">
      <w:pPr>
        <w:pStyle w:val="Heading1"/>
      </w:pPr>
      <w:r>
        <w:t xml:space="preserve">Steps to change from CPE to AP mode for the </w:t>
      </w:r>
      <w:r w:rsidRPr="00EA07CA">
        <w:t>CPE-2</w:t>
      </w:r>
    </w:p>
    <w:p w14:paraId="7BCE6252" w14:textId="77777777" w:rsidR="00FD38A1" w:rsidRDefault="00FD38A1" w:rsidP="00FD38A1"/>
    <w:p w14:paraId="379EDC80" w14:textId="77777777" w:rsidR="00FD38A1" w:rsidRDefault="00FD38A1" w:rsidP="00FD38A1">
      <w:pPr>
        <w:rPr>
          <w:rFonts w:cs="Times New Roman"/>
          <w:szCs w:val="24"/>
        </w:rPr>
      </w:pPr>
      <w:r w:rsidRPr="00CA567A">
        <w:rPr>
          <w:rFonts w:cs="Times New Roman"/>
          <w:szCs w:val="24"/>
        </w:rPr>
        <w:t xml:space="preserve">These are the steps to configure the </w:t>
      </w:r>
      <w:r>
        <w:rPr>
          <w:rFonts w:cs="Times New Roman"/>
          <w:szCs w:val="24"/>
        </w:rPr>
        <w:t>CPE</w:t>
      </w:r>
      <w:r w:rsidRPr="00CA567A">
        <w:rPr>
          <w:rFonts w:cs="Times New Roman"/>
          <w:szCs w:val="24"/>
        </w:rPr>
        <w:t xml:space="preserve"> firmware after it has been installed in the Deliberant CPE-2.  This configuration with establish a </w:t>
      </w:r>
      <w:r>
        <w:rPr>
          <w:rFonts w:cs="Times New Roman"/>
          <w:szCs w:val="24"/>
        </w:rPr>
        <w:t>WISP</w:t>
      </w:r>
      <w:r w:rsidRPr="00CA567A">
        <w:rPr>
          <w:rFonts w:cs="Times New Roman"/>
          <w:szCs w:val="24"/>
        </w:rPr>
        <w:t xml:space="preserve"> Mode of operation that will be connected to a wireless router </w:t>
      </w:r>
      <w:r>
        <w:rPr>
          <w:rFonts w:cs="Times New Roman"/>
          <w:szCs w:val="24"/>
        </w:rPr>
        <w:t>in the WAN port s</w:t>
      </w:r>
      <w:r w:rsidRPr="00CA567A">
        <w:rPr>
          <w:rFonts w:cs="Times New Roman"/>
          <w:szCs w:val="24"/>
        </w:rPr>
        <w:t xml:space="preserve">o wireless router </w:t>
      </w:r>
      <w:r>
        <w:rPr>
          <w:rFonts w:cs="Times New Roman"/>
          <w:szCs w:val="24"/>
        </w:rPr>
        <w:t>can be connected to a wireless AP (like a RV park Wi-Fi).</w:t>
      </w:r>
    </w:p>
    <w:p w14:paraId="647DE5F3" w14:textId="77777777" w:rsidR="00FD38A1" w:rsidRPr="00CA567A" w:rsidRDefault="00FD38A1" w:rsidP="00FD38A1">
      <w:pPr>
        <w:rPr>
          <w:rFonts w:cs="Times New Roman"/>
          <w:szCs w:val="24"/>
        </w:rPr>
      </w:pPr>
      <w:r w:rsidRPr="00CA567A">
        <w:rPr>
          <w:rStyle w:val="Heading2Char"/>
        </w:rPr>
        <w:t>Assumptions</w:t>
      </w:r>
      <w:r>
        <w:rPr>
          <w:rFonts w:cs="Times New Roman"/>
          <w:szCs w:val="24"/>
        </w:rPr>
        <w:t>:</w:t>
      </w:r>
    </w:p>
    <w:p w14:paraId="4CEB981B" w14:textId="020C4AF7" w:rsidR="00FD38A1" w:rsidRDefault="00FD38A1" w:rsidP="00FD38A1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assumption is that the CPE firmware has been installed in the CPE-2. </w:t>
      </w:r>
    </w:p>
    <w:p w14:paraId="63CF91E2" w14:textId="6A06EBDB" w:rsidR="00945F05" w:rsidRDefault="00945F05" w:rsidP="00FD38A1">
      <w:pPr>
        <w:rPr>
          <w:rFonts w:cs="Times New Roman"/>
          <w:szCs w:val="24"/>
        </w:rPr>
      </w:pPr>
      <w:r>
        <w:rPr>
          <w:rFonts w:cs="Times New Roman"/>
          <w:szCs w:val="24"/>
        </w:rPr>
        <w:t>There is an AP configuration file.</w:t>
      </w:r>
    </w:p>
    <w:p w14:paraId="29C3A1F8" w14:textId="77777777" w:rsidR="00164384" w:rsidRDefault="00164384" w:rsidP="00164384">
      <w:r>
        <w:t>The PC is directly connected with a CAT-5 cable to the CPE POE Power Injector.</w:t>
      </w:r>
    </w:p>
    <w:p w14:paraId="0537352E" w14:textId="04D85B05" w:rsidR="00FD38A1" w:rsidRDefault="00FD38A1" w:rsidP="00FD38A1">
      <w:bookmarkStart w:id="0" w:name="_GoBack"/>
      <w:bookmarkEnd w:id="0"/>
      <w:r>
        <w:t xml:space="preserve">The PC’s IP address has been set to 192.168.nn.201 </w:t>
      </w:r>
      <w:r w:rsidR="00164384">
        <w:t xml:space="preserve">where </w:t>
      </w:r>
      <w:proofErr w:type="spellStart"/>
      <w:r w:rsidR="00164384">
        <w:t>nn</w:t>
      </w:r>
      <w:proofErr w:type="spellEnd"/>
      <w:r w:rsidR="00164384">
        <w:t xml:space="preserve"> is the CPE working IP address node </w:t>
      </w:r>
      <w:r>
        <w:t xml:space="preserve">as described in </w:t>
      </w:r>
      <w:r w:rsidRPr="00CA567A">
        <w:rPr>
          <w:b/>
          <w:u w:val="single"/>
        </w:rPr>
        <w:t>Changing Your PC’s IP Address</w:t>
      </w:r>
      <w:r>
        <w:t>.</w:t>
      </w:r>
    </w:p>
    <w:p w14:paraId="31FFD25F" w14:textId="77777777" w:rsidR="00FD38A1" w:rsidRDefault="00FD38A1" w:rsidP="00FD38A1">
      <w:r>
        <w:t>The PC is directly connected with a CAT-5 cable to the CPE POE Power Injector.</w:t>
      </w:r>
    </w:p>
    <w:p w14:paraId="3E3643E1" w14:textId="77777777" w:rsidR="00FD38A1" w:rsidRDefault="00FD38A1" w:rsidP="00FD38A1">
      <w:r w:rsidRPr="00EA07CA">
        <w:rPr>
          <w:rStyle w:val="Heading2Char"/>
        </w:rPr>
        <w:t>Configuration</w:t>
      </w:r>
      <w:r>
        <w:t xml:space="preserve"> </w:t>
      </w:r>
      <w:r w:rsidRPr="00EA07CA">
        <w:rPr>
          <w:rStyle w:val="Heading2Char"/>
        </w:rPr>
        <w:t>Steps</w:t>
      </w:r>
    </w:p>
    <w:p w14:paraId="042A8553" w14:textId="77777777" w:rsidR="00E66DA9" w:rsidRDefault="00E66DA9" w:rsidP="00E66DA9">
      <w:r>
        <w:t>1.</w:t>
      </w:r>
      <w:r>
        <w:tab/>
      </w:r>
      <w:r w:rsidR="00993736">
        <w:t>In the Internet browser window:</w:t>
      </w:r>
    </w:p>
    <w:p w14:paraId="6E496BC9" w14:textId="7ACEA86D" w:rsidR="00E66DA9" w:rsidRDefault="002259AB" w:rsidP="00E66DA9">
      <w:r>
        <w:rPr>
          <w:noProof/>
        </w:rPr>
        <w:drawing>
          <wp:inline distT="0" distB="0" distL="0" distR="0" wp14:editId="231AB17C">
            <wp:extent cx="5943600" cy="1228725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8E56C" w14:textId="77777777" w:rsidR="00E66DA9" w:rsidRDefault="00993736" w:rsidP="00E66DA9">
      <w:r>
        <w:t xml:space="preserve">Enter the IP Address of CPE LAN address.  In this case it is </w:t>
      </w:r>
      <w:r w:rsidRPr="00993736">
        <w:rPr>
          <w:b/>
        </w:rPr>
        <w:t>192.168.15.254</w:t>
      </w:r>
      <w:r>
        <w:t>.</w:t>
      </w:r>
    </w:p>
    <w:p w14:paraId="7D462D2F" w14:textId="419184E4" w:rsidR="00A263DC" w:rsidRDefault="00A263DC">
      <w:r>
        <w:br w:type="page"/>
      </w:r>
    </w:p>
    <w:p w14:paraId="084052D2" w14:textId="77777777" w:rsidR="00E66DA9" w:rsidRDefault="00993736" w:rsidP="00E66DA9">
      <w:r>
        <w:lastRenderedPageBreak/>
        <w:t>2.</w:t>
      </w:r>
      <w:r>
        <w:tab/>
        <w:t xml:space="preserve">In the CPE firmware </w:t>
      </w:r>
      <w:r w:rsidRPr="002259AB">
        <w:rPr>
          <w:b/>
        </w:rPr>
        <w:t>Login</w:t>
      </w:r>
      <w:r>
        <w:t xml:space="preserve"> screen:</w:t>
      </w:r>
    </w:p>
    <w:p w14:paraId="26B60799" w14:textId="0B678687" w:rsidR="00993736" w:rsidRDefault="002259AB" w:rsidP="00E66DA9">
      <w:r>
        <w:rPr>
          <w:noProof/>
        </w:rPr>
        <w:drawing>
          <wp:inline distT="0" distB="0" distL="0" distR="0" wp14:editId="335146A1">
            <wp:extent cx="5943600" cy="2395220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F0FE9" w14:textId="77777777" w:rsidR="00B811C0" w:rsidRDefault="00993736" w:rsidP="0099373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</w:t>
      </w:r>
    </w:p>
    <w:p w14:paraId="47D6A9BE" w14:textId="26A21C29" w:rsidR="00993736" w:rsidRDefault="00993736" w:rsidP="0099373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113AB8B1" w14:textId="77777777" w:rsidR="00993736" w:rsidRDefault="00993736" w:rsidP="00E66DA9"/>
    <w:p w14:paraId="14CC098A" w14:textId="77777777" w:rsidR="00993736" w:rsidRDefault="00993736">
      <w:r>
        <w:br w:type="page"/>
      </w:r>
    </w:p>
    <w:p w14:paraId="72969F30" w14:textId="77777777" w:rsidR="00993736" w:rsidRDefault="00993736" w:rsidP="00E66DA9">
      <w:r>
        <w:lastRenderedPageBreak/>
        <w:t>3.</w:t>
      </w:r>
      <w:r>
        <w:tab/>
        <w:t xml:space="preserve">On the </w:t>
      </w:r>
      <w:r w:rsidRPr="00993736">
        <w:rPr>
          <w:b/>
        </w:rPr>
        <w:t>Status</w:t>
      </w:r>
      <w:r>
        <w:t xml:space="preserve"> tab screen:</w:t>
      </w:r>
    </w:p>
    <w:p w14:paraId="1765ED26" w14:textId="2745CF8F" w:rsidR="00993736" w:rsidRDefault="002259AB" w:rsidP="00E66DA9">
      <w:r>
        <w:rPr>
          <w:noProof/>
        </w:rPr>
        <w:drawing>
          <wp:inline distT="0" distB="0" distL="0" distR="0" wp14:editId="59A3D8E7">
            <wp:extent cx="5943600" cy="4835525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479642" w14:textId="77777777" w:rsidR="00993736" w:rsidRDefault="00993736" w:rsidP="00993736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 xml:space="preserve">Click on the </w:t>
      </w:r>
      <w:r w:rsidRPr="00D5193A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tab.</w:t>
      </w:r>
      <w:proofErr w:type="gramEnd"/>
    </w:p>
    <w:p w14:paraId="215C3872" w14:textId="77777777" w:rsidR="00993736" w:rsidRDefault="00993736" w:rsidP="00993736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69EE386A" w14:textId="77777777" w:rsidR="00993736" w:rsidRDefault="00993736" w:rsidP="00E66DA9">
      <w:r>
        <w:lastRenderedPageBreak/>
        <w:t>4.</w:t>
      </w:r>
      <w:r>
        <w:tab/>
        <w:t xml:space="preserve">On the </w:t>
      </w:r>
      <w:r w:rsidRPr="00993736">
        <w:rPr>
          <w:b/>
        </w:rPr>
        <w:t>System</w:t>
      </w:r>
      <w:r>
        <w:t xml:space="preserve"> tab screen:</w:t>
      </w:r>
    </w:p>
    <w:p w14:paraId="72F733E4" w14:textId="33B59346" w:rsidR="00E66DA9" w:rsidRDefault="002259AB">
      <w:r>
        <w:rPr>
          <w:noProof/>
        </w:rPr>
        <w:drawing>
          <wp:inline distT="0" distB="0" distL="0" distR="0" wp14:editId="3B2C0A6A">
            <wp:extent cx="5943600" cy="475615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5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E9590" w14:textId="77777777" w:rsidR="00E66DA9" w:rsidRDefault="00993736">
      <w:r>
        <w:t xml:space="preserve">Click on </w:t>
      </w:r>
      <w:r w:rsidRPr="00993736">
        <w:rPr>
          <w:b/>
        </w:rPr>
        <w:t>the Upload firmware</w:t>
      </w:r>
      <w:r>
        <w:t xml:space="preserve"> button.</w:t>
      </w:r>
    </w:p>
    <w:p w14:paraId="490C5FCC" w14:textId="77777777" w:rsidR="00E66DA9" w:rsidRDefault="00E66DA9"/>
    <w:p w14:paraId="7AC3EE92" w14:textId="77777777" w:rsidR="00E66DA9" w:rsidRDefault="00E66DA9">
      <w:r>
        <w:br w:type="page"/>
      </w:r>
    </w:p>
    <w:p w14:paraId="49A45298" w14:textId="77777777" w:rsidR="00993736" w:rsidRDefault="00993736">
      <w:r>
        <w:lastRenderedPageBreak/>
        <w:t>5.</w:t>
      </w:r>
      <w:r>
        <w:tab/>
        <w:t xml:space="preserve">In the </w:t>
      </w:r>
      <w:r w:rsidRPr="00993736">
        <w:rPr>
          <w:b/>
        </w:rPr>
        <w:t>Select file to upload</w:t>
      </w:r>
      <w:r>
        <w:t xml:space="preserve"> window:</w:t>
      </w:r>
    </w:p>
    <w:p w14:paraId="40017F4A" w14:textId="11CA8DBE" w:rsidR="00E66DA9" w:rsidRDefault="002259AB">
      <w:r>
        <w:rPr>
          <w:noProof/>
        </w:rPr>
        <w:drawing>
          <wp:inline distT="0" distB="0" distL="0" distR="0" wp14:editId="22AC73F6">
            <wp:extent cx="5438775" cy="4010025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05D22" w14:textId="77777777" w:rsidR="003239D8" w:rsidRDefault="003239D8">
      <w:pPr>
        <w:rPr>
          <w:b/>
          <w:i/>
        </w:rPr>
      </w:pPr>
      <w:r>
        <w:t xml:space="preserve">In the </w:t>
      </w:r>
      <w:r w:rsidRPr="003239D8">
        <w:rPr>
          <w:b/>
        </w:rPr>
        <w:t>Look in</w:t>
      </w:r>
      <w:r>
        <w:t xml:space="preserve"> field, navigate to where the Deliberant files are located. In this case </w:t>
      </w:r>
      <w:r w:rsidRPr="003239D8">
        <w:rPr>
          <w:b/>
          <w:i/>
        </w:rPr>
        <w:t>CPE2</w:t>
      </w:r>
      <w:r>
        <w:rPr>
          <w:b/>
          <w:i/>
        </w:rPr>
        <w:t>.</w:t>
      </w:r>
    </w:p>
    <w:p w14:paraId="1DB1A1A4" w14:textId="402D9F33" w:rsidR="003239D8" w:rsidRDefault="003239D8">
      <w:r w:rsidRPr="003239D8">
        <w:t xml:space="preserve">Locate the </w:t>
      </w:r>
      <w:r>
        <w:t xml:space="preserve">AP </w:t>
      </w:r>
      <w:r w:rsidR="009A2CB5">
        <w:t>firmware;</w:t>
      </w:r>
      <w:r>
        <w:t xml:space="preserve"> in this case it is </w:t>
      </w:r>
      <w:r w:rsidRPr="003239D8">
        <w:rPr>
          <w:b/>
          <w:i/>
        </w:rPr>
        <w:t>DLB-AP_2i.v5.26.24841.090917.170627.img</w:t>
      </w:r>
      <w:r>
        <w:t>.</w:t>
      </w:r>
    </w:p>
    <w:p w14:paraId="4292E493" w14:textId="77777777" w:rsidR="003239D8" w:rsidRPr="003239D8" w:rsidRDefault="003239D8">
      <w:r>
        <w:t xml:space="preserve">Click on the </w:t>
      </w:r>
      <w:r w:rsidRPr="003239D8">
        <w:rPr>
          <w:b/>
        </w:rPr>
        <w:t>Open</w:t>
      </w:r>
      <w:r>
        <w:t xml:space="preserve"> button.</w:t>
      </w:r>
    </w:p>
    <w:p w14:paraId="1857A6A2" w14:textId="77777777" w:rsidR="00E66DA9" w:rsidRDefault="00E66DA9">
      <w:r>
        <w:br w:type="page"/>
      </w:r>
    </w:p>
    <w:p w14:paraId="75A05669" w14:textId="77777777" w:rsidR="003239D8" w:rsidRDefault="003239D8">
      <w:r>
        <w:lastRenderedPageBreak/>
        <w:t xml:space="preserve">6. </w:t>
      </w:r>
      <w:r>
        <w:tab/>
        <w:t xml:space="preserve">On the </w:t>
      </w:r>
      <w:r w:rsidRPr="003239D8">
        <w:rPr>
          <w:b/>
        </w:rPr>
        <w:t>System</w:t>
      </w:r>
      <w:r>
        <w:t xml:space="preserve"> tab screen:</w:t>
      </w:r>
    </w:p>
    <w:p w14:paraId="231FF7E0" w14:textId="1E71ADDC" w:rsidR="00E66DA9" w:rsidRDefault="002259AB">
      <w:r>
        <w:rPr>
          <w:noProof/>
        </w:rPr>
        <w:drawing>
          <wp:inline distT="0" distB="0" distL="0" distR="0" wp14:editId="28D8712F">
            <wp:extent cx="5943600" cy="468122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8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751E46" w14:textId="77777777" w:rsidR="00E66DA9" w:rsidRDefault="003239D8">
      <w:r>
        <w:t xml:space="preserve">After a short upload period, the screen will refresh with the </w:t>
      </w:r>
      <w:r w:rsidRPr="003239D8">
        <w:rPr>
          <w:b/>
        </w:rPr>
        <w:t>Upgrade</w:t>
      </w:r>
      <w:r>
        <w:t xml:space="preserve"> button present.  This indicates that the new firmware has been copied to the CPE-2 and is ready to be installed.</w:t>
      </w:r>
    </w:p>
    <w:p w14:paraId="54172B5C" w14:textId="77777777" w:rsidR="003239D8" w:rsidRDefault="003239D8">
      <w:r>
        <w:t xml:space="preserve">Click on the </w:t>
      </w:r>
      <w:r w:rsidRPr="003239D8">
        <w:rPr>
          <w:b/>
        </w:rPr>
        <w:t>Upgrade</w:t>
      </w:r>
      <w:r>
        <w:t xml:space="preserve"> button.</w:t>
      </w:r>
    </w:p>
    <w:p w14:paraId="17E750A6" w14:textId="77777777" w:rsidR="003239D8" w:rsidRDefault="003239D8">
      <w:r>
        <w:t>The firmware change will takes a few minutes, as many as 7.</w:t>
      </w:r>
    </w:p>
    <w:p w14:paraId="200DBD2F" w14:textId="77777777" w:rsidR="00E66DA9" w:rsidRDefault="00E66DA9">
      <w:r>
        <w:br w:type="page"/>
      </w:r>
    </w:p>
    <w:p w14:paraId="4A1F757D" w14:textId="77777777" w:rsidR="003239D8" w:rsidRDefault="003239D8">
      <w:r>
        <w:lastRenderedPageBreak/>
        <w:t>7.</w:t>
      </w:r>
      <w:r>
        <w:tab/>
        <w:t xml:space="preserve">On the AP firmware </w:t>
      </w:r>
      <w:r w:rsidRPr="003239D8">
        <w:rPr>
          <w:b/>
        </w:rPr>
        <w:t>LOGIN</w:t>
      </w:r>
      <w:r>
        <w:t xml:space="preserve"> screen</w:t>
      </w:r>
    </w:p>
    <w:p w14:paraId="33EB05D7" w14:textId="6C5D010B" w:rsidR="00E66DA9" w:rsidRDefault="002259AB">
      <w:r>
        <w:rPr>
          <w:noProof/>
        </w:rPr>
        <w:drawing>
          <wp:inline distT="0" distB="0" distL="0" distR="0" wp14:editId="180D2174">
            <wp:extent cx="5943600" cy="271716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5D1A1" w14:textId="77777777" w:rsidR="00B811C0" w:rsidRDefault="006618D0" w:rsidP="006618D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</w:t>
      </w:r>
    </w:p>
    <w:p w14:paraId="2C59AF12" w14:textId="26B22E45" w:rsidR="006618D0" w:rsidRDefault="006618D0" w:rsidP="006618D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079E0E73" w14:textId="77777777" w:rsidR="00E66DA9" w:rsidRDefault="00E66DA9">
      <w:r>
        <w:br w:type="page"/>
      </w:r>
    </w:p>
    <w:p w14:paraId="559CFB23" w14:textId="77777777" w:rsidR="006618D0" w:rsidRDefault="006618D0">
      <w:r>
        <w:lastRenderedPageBreak/>
        <w:t>8.</w:t>
      </w:r>
      <w:r>
        <w:tab/>
        <w:t xml:space="preserve">On the </w:t>
      </w:r>
      <w:r w:rsidRPr="006618D0">
        <w:rPr>
          <w:b/>
        </w:rPr>
        <w:t>STATISTICS</w:t>
      </w:r>
      <w:r>
        <w:t xml:space="preserve"> – </w:t>
      </w:r>
      <w:r w:rsidRPr="006618D0">
        <w:rPr>
          <w:b/>
        </w:rPr>
        <w:t>System Information</w:t>
      </w:r>
      <w:r>
        <w:t xml:space="preserve"> screen:</w:t>
      </w:r>
    </w:p>
    <w:p w14:paraId="025B51C0" w14:textId="40F1F119" w:rsidR="00E66DA9" w:rsidRDefault="00A263DC">
      <w:r>
        <w:rPr>
          <w:noProof/>
        </w:rPr>
        <w:drawing>
          <wp:inline distT="0" distB="0" distL="0" distR="0" wp14:editId="510CB307">
            <wp:extent cx="5943600" cy="463613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3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D2AC" w14:textId="77777777" w:rsidR="00E66DA9" w:rsidRDefault="006618D0">
      <w:r>
        <w:t xml:space="preserve">Click on the </w:t>
      </w:r>
      <w:r w:rsidRPr="006618D0">
        <w:rPr>
          <w:b/>
        </w:rPr>
        <w:t>SYSTEM</w:t>
      </w:r>
      <w:r>
        <w:t xml:space="preserve"> button.</w:t>
      </w:r>
    </w:p>
    <w:p w14:paraId="51ADD27F" w14:textId="77777777" w:rsidR="006618D0" w:rsidRDefault="006618D0">
      <w:r>
        <w:br w:type="page"/>
      </w:r>
    </w:p>
    <w:p w14:paraId="147143F3" w14:textId="77777777" w:rsidR="006618D0" w:rsidRDefault="006618D0">
      <w:r>
        <w:lastRenderedPageBreak/>
        <w:t>9.</w:t>
      </w:r>
      <w:r>
        <w:tab/>
        <w:t xml:space="preserve">On the </w:t>
      </w:r>
      <w:r w:rsidRPr="006618D0">
        <w:rPr>
          <w:b/>
        </w:rPr>
        <w:t>SYSTEM</w:t>
      </w:r>
      <w:r>
        <w:t xml:space="preserve"> – </w:t>
      </w:r>
      <w:r w:rsidRPr="006618D0">
        <w:rPr>
          <w:b/>
        </w:rPr>
        <w:t>Account</w:t>
      </w:r>
      <w:r>
        <w:t xml:space="preserve"> screen:</w:t>
      </w:r>
    </w:p>
    <w:p w14:paraId="5848901A" w14:textId="4C551F86" w:rsidR="00E66DA9" w:rsidRDefault="00A263DC">
      <w:r>
        <w:rPr>
          <w:noProof/>
        </w:rPr>
        <w:drawing>
          <wp:inline distT="0" distB="0" distL="0" distR="0" wp14:editId="4259FF05">
            <wp:extent cx="5943600" cy="413893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0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D1294" w14:textId="77777777" w:rsidR="00E66DA9" w:rsidRDefault="006618D0">
      <w:r>
        <w:t xml:space="preserve">Click on the </w:t>
      </w:r>
      <w:r w:rsidRPr="006618D0">
        <w:rPr>
          <w:b/>
        </w:rPr>
        <w:t>Maintenance</w:t>
      </w:r>
      <w:r>
        <w:t xml:space="preserve"> button.</w:t>
      </w:r>
    </w:p>
    <w:p w14:paraId="404EAF80" w14:textId="77777777" w:rsidR="00E66DA9" w:rsidRDefault="00E66DA9">
      <w:r>
        <w:br w:type="page"/>
      </w:r>
    </w:p>
    <w:p w14:paraId="25AFA562" w14:textId="77777777" w:rsidR="006618D0" w:rsidRDefault="006618D0">
      <w:r>
        <w:lastRenderedPageBreak/>
        <w:t>10.</w:t>
      </w:r>
      <w:r>
        <w:tab/>
        <w:t xml:space="preserve">On the </w:t>
      </w:r>
      <w:r w:rsidRPr="006618D0">
        <w:rPr>
          <w:b/>
        </w:rPr>
        <w:t>SYSTEM</w:t>
      </w:r>
      <w:r>
        <w:t xml:space="preserve"> – </w:t>
      </w:r>
      <w:r w:rsidRPr="006618D0">
        <w:rPr>
          <w:b/>
        </w:rPr>
        <w:t>Maintenance</w:t>
      </w:r>
      <w:r>
        <w:t xml:space="preserve"> screen:</w:t>
      </w:r>
    </w:p>
    <w:p w14:paraId="5E6858F2" w14:textId="22C8215A" w:rsidR="00E66DA9" w:rsidRDefault="00A263DC">
      <w:r>
        <w:rPr>
          <w:noProof/>
        </w:rPr>
        <w:drawing>
          <wp:inline distT="0" distB="0" distL="0" distR="0" wp14:editId="0718ACEF">
            <wp:extent cx="5943600" cy="5467985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92C88" w14:textId="77777777" w:rsidR="00E66DA9" w:rsidRDefault="006618D0">
      <w:r>
        <w:t xml:space="preserve">Click on the </w:t>
      </w:r>
      <w:r w:rsidRPr="006618D0">
        <w:rPr>
          <w:b/>
        </w:rPr>
        <w:t>Reset</w:t>
      </w:r>
      <w:r>
        <w:t xml:space="preserve"> button.</w:t>
      </w:r>
    </w:p>
    <w:p w14:paraId="7DA9F844" w14:textId="2ACDDBC7" w:rsidR="00403343" w:rsidRDefault="00403343" w:rsidP="00403343">
      <w:pPr>
        <w:rPr>
          <w:rFonts w:cs="Times New Roman"/>
          <w:szCs w:val="24"/>
        </w:rPr>
      </w:pPr>
      <w:r>
        <w:rPr>
          <w:rFonts w:cs="Times New Roman"/>
          <w:szCs w:val="24"/>
        </w:rPr>
        <w:t>Since the address of the AP has been changed, you now need to change the IP Address of you PC.</w:t>
      </w:r>
    </w:p>
    <w:p w14:paraId="7CA6326C" w14:textId="77777777" w:rsidR="00403343" w:rsidRDefault="00403343" w:rsidP="0040334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All the steps have been covered in </w:t>
      </w:r>
      <w:r w:rsidRPr="002F08BB">
        <w:rPr>
          <w:rFonts w:cs="Times New Roman"/>
          <w:b/>
          <w:szCs w:val="24"/>
          <w:u w:val="single"/>
        </w:rPr>
        <w:t>Changing You PC’s IP Address</w:t>
      </w:r>
      <w:r>
        <w:rPr>
          <w:rFonts w:cs="Times New Roman"/>
          <w:szCs w:val="24"/>
        </w:rPr>
        <w:t>.</w:t>
      </w:r>
    </w:p>
    <w:p w14:paraId="1A9E3779" w14:textId="77777777" w:rsidR="00E66DA9" w:rsidRDefault="00E66DA9">
      <w:r>
        <w:br w:type="page"/>
      </w:r>
    </w:p>
    <w:p w14:paraId="5B46FC75" w14:textId="4AEBF3D9" w:rsidR="00403343" w:rsidRDefault="00FD38A1" w:rsidP="00403343">
      <w:pPr>
        <w:rPr>
          <w:rFonts w:cs="Times New Roman"/>
          <w:szCs w:val="24"/>
        </w:rPr>
      </w:pPr>
      <w:r>
        <w:lastRenderedPageBreak/>
        <w:t>1</w:t>
      </w:r>
      <w:r w:rsidR="00A263DC">
        <w:t>1</w:t>
      </w:r>
      <w:r>
        <w:t>.</w:t>
      </w:r>
      <w:r>
        <w:tab/>
      </w:r>
      <w:r w:rsidR="00403343">
        <w:rPr>
          <w:rFonts w:cs="Times New Roman"/>
          <w:szCs w:val="24"/>
        </w:rPr>
        <w:t xml:space="preserve">In the </w:t>
      </w:r>
      <w:r w:rsidR="00403343" w:rsidRPr="002A0DF5">
        <w:rPr>
          <w:rFonts w:cs="Times New Roman"/>
          <w:b/>
          <w:szCs w:val="24"/>
        </w:rPr>
        <w:t>Internet Protocol Version 4 (TCP/IPv4) Properties</w:t>
      </w:r>
      <w:r w:rsidR="00403343">
        <w:rPr>
          <w:rFonts w:cs="Times New Roman"/>
          <w:szCs w:val="24"/>
        </w:rPr>
        <w:t xml:space="preserve"> window:</w:t>
      </w:r>
    </w:p>
    <w:p w14:paraId="5898D023" w14:textId="0894F0CA" w:rsidR="00FD38A1" w:rsidRDefault="00A263DC">
      <w:r>
        <w:rPr>
          <w:noProof/>
        </w:rPr>
        <w:drawing>
          <wp:inline distT="0" distB="0" distL="0" distR="0" wp14:editId="54E6355F">
            <wp:extent cx="3943350" cy="4371975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A9D34" w14:textId="21811894" w:rsidR="00403343" w:rsidRDefault="00403343" w:rsidP="0040334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Select the </w:t>
      </w:r>
      <w:r w:rsidRPr="002A0DF5">
        <w:rPr>
          <w:rFonts w:cs="Times New Roman"/>
          <w:b/>
          <w:szCs w:val="24"/>
        </w:rPr>
        <w:t>Use the following IP address:</w:t>
      </w:r>
      <w:r>
        <w:rPr>
          <w:rFonts w:cs="Times New Roman"/>
          <w:szCs w:val="24"/>
        </w:rPr>
        <w:t xml:space="preserve"> radio button.  Then enter the </w:t>
      </w:r>
      <w:r w:rsidRPr="002A0DF5">
        <w:rPr>
          <w:rFonts w:cs="Times New Roman"/>
          <w:b/>
          <w:szCs w:val="24"/>
        </w:rPr>
        <w:t>IP address</w:t>
      </w:r>
      <w:r>
        <w:rPr>
          <w:rFonts w:cs="Times New Roman"/>
          <w:szCs w:val="24"/>
        </w:rPr>
        <w:t xml:space="preserve"> that you need.  The first two sets of three digits will be </w:t>
      </w:r>
      <w:proofErr w:type="gramStart"/>
      <w:r w:rsidRPr="00403343">
        <w:rPr>
          <w:rFonts w:cs="Times New Roman"/>
          <w:i/>
          <w:szCs w:val="24"/>
        </w:rPr>
        <w:t>192 168.2.201</w:t>
      </w:r>
      <w:proofErr w:type="gramEnd"/>
    </w:p>
    <w:p w14:paraId="024B3DDD" w14:textId="77777777" w:rsidR="00403343" w:rsidRDefault="00403343" w:rsidP="0040334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</w:t>
      </w:r>
      <w:r w:rsidRPr="00382063">
        <w:rPr>
          <w:rFonts w:cs="Times New Roman"/>
          <w:b/>
          <w:szCs w:val="24"/>
        </w:rPr>
        <w:t>Subnet mask:</w:t>
      </w:r>
      <w:r>
        <w:rPr>
          <w:rFonts w:cs="Times New Roman"/>
          <w:szCs w:val="24"/>
        </w:rPr>
        <w:t xml:space="preserve"> should automatically be filled with “255.255.255.0</w:t>
      </w:r>
      <w:proofErr w:type="gramStart"/>
      <w:r>
        <w:rPr>
          <w:rFonts w:cs="Times New Roman"/>
          <w:szCs w:val="24"/>
        </w:rPr>
        <w:t>”  If</w:t>
      </w:r>
      <w:proofErr w:type="gramEnd"/>
      <w:r>
        <w:rPr>
          <w:rFonts w:cs="Times New Roman"/>
          <w:szCs w:val="24"/>
        </w:rPr>
        <w:t xml:space="preserve"> not, enter the digits.</w:t>
      </w:r>
    </w:p>
    <w:p w14:paraId="1B90EA81" w14:textId="77777777" w:rsidR="00403343" w:rsidRPr="00942867" w:rsidRDefault="00403343" w:rsidP="0040334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When you are done, click on the </w:t>
      </w:r>
      <w:r w:rsidRPr="00403343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and </w:t>
      </w:r>
      <w:r w:rsidRPr="00403343">
        <w:rPr>
          <w:rFonts w:cs="Times New Roman"/>
          <w:b/>
          <w:szCs w:val="24"/>
        </w:rPr>
        <w:t>Close</w:t>
      </w:r>
      <w:r>
        <w:rPr>
          <w:rFonts w:cs="Times New Roman"/>
          <w:szCs w:val="24"/>
        </w:rPr>
        <w:t xml:space="preserve"> buttons to close the open windows.</w:t>
      </w:r>
    </w:p>
    <w:p w14:paraId="4D4FF550" w14:textId="68C1023B" w:rsidR="00403343" w:rsidRDefault="00403343">
      <w:r>
        <w:t xml:space="preserve">One thing to do to insure that the </w:t>
      </w:r>
      <w:r w:rsidRPr="00403343">
        <w:rPr>
          <w:i/>
        </w:rPr>
        <w:t>Reboot</w:t>
      </w:r>
      <w:r>
        <w:t xml:space="preserve"> process has finished, use </w:t>
      </w:r>
      <w:r w:rsidRPr="00403343">
        <w:rPr>
          <w:b/>
          <w:u w:val="single"/>
        </w:rPr>
        <w:t>The Steps to Check Your PC’s IP Address</w:t>
      </w:r>
      <w:r>
        <w:t xml:space="preserve"> and </w:t>
      </w:r>
      <w:r w:rsidRPr="00403343">
        <w:rPr>
          <w:i/>
        </w:rPr>
        <w:t>PING</w:t>
      </w:r>
      <w:r>
        <w:t xml:space="preserve"> the IP Address 192.168.2.66 until you get responses.</w:t>
      </w:r>
    </w:p>
    <w:p w14:paraId="70EDC1C7" w14:textId="77777777" w:rsidR="00FD38A1" w:rsidRDefault="00FD38A1">
      <w:r>
        <w:br w:type="page"/>
      </w:r>
    </w:p>
    <w:p w14:paraId="4F7F7FF4" w14:textId="68F8C310" w:rsidR="00403343" w:rsidRDefault="00403343">
      <w:r>
        <w:lastRenderedPageBreak/>
        <w:t>1</w:t>
      </w:r>
      <w:r w:rsidR="00A263DC">
        <w:t>2</w:t>
      </w:r>
      <w:r>
        <w:t>.</w:t>
      </w:r>
      <w:r>
        <w:tab/>
      </w:r>
      <w:proofErr w:type="gramStart"/>
      <w:r>
        <w:t>In</w:t>
      </w:r>
      <w:proofErr w:type="gramEnd"/>
      <w:r>
        <w:t xml:space="preserve"> your Internet browse</w:t>
      </w:r>
      <w:r w:rsidR="00A263DC">
        <w:t>r</w:t>
      </w:r>
      <w:r>
        <w:t xml:space="preserve"> win</w:t>
      </w:r>
      <w:r w:rsidR="00A263DC">
        <w:t>d</w:t>
      </w:r>
      <w:r>
        <w:t>ow:</w:t>
      </w:r>
    </w:p>
    <w:p w14:paraId="69A89230" w14:textId="5099E3B2" w:rsidR="00403343" w:rsidRDefault="00A263DC">
      <w:r>
        <w:rPr>
          <w:noProof/>
        </w:rPr>
        <w:drawing>
          <wp:inline distT="0" distB="0" distL="0" distR="0" wp14:editId="1ACC9863">
            <wp:extent cx="5943600" cy="133350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55297" w14:textId="1F75B13A" w:rsidR="00A263DC" w:rsidRDefault="00A263DC" w:rsidP="00A263DC">
      <w:r>
        <w:t xml:space="preserve">Enter the IP Address of the Default CPE LAN address.  In this case it is </w:t>
      </w:r>
      <w:r>
        <w:rPr>
          <w:b/>
        </w:rPr>
        <w:t>192.168.2.66</w:t>
      </w:r>
      <w:r>
        <w:t>.</w:t>
      </w:r>
    </w:p>
    <w:p w14:paraId="02FD1BE0" w14:textId="43230B16" w:rsidR="00403343" w:rsidRDefault="00403343">
      <w:r>
        <w:br w:type="page"/>
      </w:r>
    </w:p>
    <w:p w14:paraId="42C2DD2C" w14:textId="46797FE3" w:rsidR="006618D0" w:rsidRPr="006618D0" w:rsidRDefault="006618D0">
      <w:pPr>
        <w:rPr>
          <w:b/>
        </w:rPr>
      </w:pPr>
      <w:r>
        <w:lastRenderedPageBreak/>
        <w:t>1</w:t>
      </w:r>
      <w:r w:rsidR="00A263DC">
        <w:t>3</w:t>
      </w:r>
      <w:r>
        <w:t>.</w:t>
      </w:r>
      <w:r>
        <w:tab/>
        <w:t xml:space="preserve">On the AP </w:t>
      </w:r>
      <w:r w:rsidRPr="006618D0">
        <w:rPr>
          <w:b/>
        </w:rPr>
        <w:t xml:space="preserve">firmware </w:t>
      </w:r>
      <w:r w:rsidRPr="006618D0">
        <w:t>LOGIN</w:t>
      </w:r>
      <w:r w:rsidRPr="006618D0">
        <w:rPr>
          <w:b/>
        </w:rPr>
        <w:t xml:space="preserve"> screen:</w:t>
      </w:r>
    </w:p>
    <w:p w14:paraId="48ABAE03" w14:textId="3A3AB380" w:rsidR="00E66DA9" w:rsidRDefault="00A263DC">
      <w:r>
        <w:rPr>
          <w:noProof/>
        </w:rPr>
        <w:drawing>
          <wp:inline distT="0" distB="0" distL="0" distR="0" wp14:editId="4EE0142B">
            <wp:extent cx="5943600" cy="2717165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F786F" w14:textId="77777777" w:rsidR="006618D0" w:rsidRDefault="006618D0" w:rsidP="006618D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 w:rsidRPr="00D051B5">
        <w:rPr>
          <w:rFonts w:cs="Times New Roman"/>
          <w:b/>
          <w:i/>
          <w:szCs w:val="24"/>
        </w:rPr>
        <w:t>admin01</w:t>
      </w:r>
      <w:r>
        <w:rPr>
          <w:rFonts w:cs="Times New Roman"/>
          <w:b/>
          <w:i/>
          <w:szCs w:val="24"/>
        </w:rPr>
        <w:t xml:space="preserve">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These are the default username and password,</w:t>
      </w:r>
    </w:p>
    <w:p w14:paraId="06FC483E" w14:textId="77777777" w:rsidR="006618D0" w:rsidRDefault="006618D0" w:rsidP="006618D0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176C270D" w14:textId="1BF64511" w:rsidR="00E66DA9" w:rsidRDefault="00E66DA9">
      <w:r>
        <w:br w:type="page"/>
      </w:r>
      <w:r w:rsidR="00A263DC">
        <w:lastRenderedPageBreak/>
        <w:t>14</w:t>
      </w:r>
      <w:r w:rsidR="006618D0">
        <w:t>.</w:t>
      </w:r>
      <w:r w:rsidR="006618D0">
        <w:tab/>
      </w:r>
      <w:r w:rsidR="00D163C3">
        <w:t xml:space="preserve">On the </w:t>
      </w:r>
      <w:r w:rsidR="00D163C3" w:rsidRPr="00D163C3">
        <w:rPr>
          <w:b/>
        </w:rPr>
        <w:t>STATISTICS</w:t>
      </w:r>
      <w:r w:rsidR="00D163C3">
        <w:t xml:space="preserve"> – </w:t>
      </w:r>
      <w:r w:rsidR="00D163C3" w:rsidRPr="00D163C3">
        <w:rPr>
          <w:b/>
        </w:rPr>
        <w:t>System</w:t>
      </w:r>
      <w:r w:rsidR="00D163C3">
        <w:t xml:space="preserve"> </w:t>
      </w:r>
      <w:r w:rsidR="00D163C3" w:rsidRPr="00D163C3">
        <w:rPr>
          <w:b/>
        </w:rPr>
        <w:t>Information</w:t>
      </w:r>
      <w:r w:rsidR="00D163C3">
        <w:t xml:space="preserve"> screen:</w:t>
      </w:r>
    </w:p>
    <w:p w14:paraId="2B22DDDD" w14:textId="76C960A2" w:rsidR="00E66DA9" w:rsidRDefault="00A263DC">
      <w:r>
        <w:rPr>
          <w:noProof/>
        </w:rPr>
        <w:drawing>
          <wp:inline distT="0" distB="0" distL="0" distR="0" wp14:editId="102E751D">
            <wp:extent cx="5943600" cy="4667885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62D57" w14:textId="77777777" w:rsidR="00E66DA9" w:rsidRDefault="00D163C3">
      <w:r>
        <w:t xml:space="preserve">Click on the </w:t>
      </w:r>
      <w:r w:rsidRPr="00D163C3">
        <w:rPr>
          <w:b/>
        </w:rPr>
        <w:t>CONFIGURATION</w:t>
      </w:r>
      <w:r>
        <w:t xml:space="preserve"> button.</w:t>
      </w:r>
    </w:p>
    <w:p w14:paraId="49265C70" w14:textId="77777777" w:rsidR="00E66DA9" w:rsidRDefault="00E66DA9">
      <w:r>
        <w:br w:type="page"/>
      </w:r>
    </w:p>
    <w:p w14:paraId="5FB51BDD" w14:textId="325530E0" w:rsidR="00D163C3" w:rsidRDefault="00D163C3">
      <w:r>
        <w:lastRenderedPageBreak/>
        <w:t>1</w:t>
      </w:r>
      <w:r w:rsidR="00A263DC">
        <w:t>5</w:t>
      </w:r>
      <w:r>
        <w:t>.</w:t>
      </w:r>
      <w:r>
        <w:tab/>
        <w:t xml:space="preserve">On the </w:t>
      </w:r>
      <w:r w:rsidRPr="00D163C3">
        <w:rPr>
          <w:b/>
        </w:rPr>
        <w:t>CONFIGURATION</w:t>
      </w:r>
      <w:r>
        <w:t xml:space="preserve"> – </w:t>
      </w:r>
      <w:r w:rsidRPr="00D163C3">
        <w:rPr>
          <w:b/>
        </w:rPr>
        <w:t>Network</w:t>
      </w:r>
      <w:r>
        <w:t xml:space="preserve"> screen:</w:t>
      </w:r>
    </w:p>
    <w:p w14:paraId="41FACBB2" w14:textId="628F31F6" w:rsidR="00E66DA9" w:rsidRDefault="00A263DC">
      <w:r>
        <w:rPr>
          <w:noProof/>
        </w:rPr>
        <w:drawing>
          <wp:inline distT="0" distB="0" distL="0" distR="0" wp14:editId="077844F4">
            <wp:extent cx="5943600" cy="5467985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54068" w14:textId="77777777" w:rsidR="00E66DA9" w:rsidRDefault="00D163C3">
      <w:r>
        <w:t xml:space="preserve">Click on the </w:t>
      </w:r>
      <w:r w:rsidRPr="00D163C3">
        <w:rPr>
          <w:b/>
        </w:rPr>
        <w:t>Expert</w:t>
      </w:r>
      <w:r>
        <w:t xml:space="preserve"> button:</w:t>
      </w:r>
    </w:p>
    <w:p w14:paraId="4064C054" w14:textId="77777777" w:rsidR="00E66DA9" w:rsidRDefault="00E66DA9">
      <w:r>
        <w:br w:type="page"/>
      </w:r>
    </w:p>
    <w:p w14:paraId="74333B97" w14:textId="142C0D37" w:rsidR="00D163C3" w:rsidRDefault="00D163C3">
      <w:r>
        <w:lastRenderedPageBreak/>
        <w:t>1</w:t>
      </w:r>
      <w:r w:rsidR="00A263DC">
        <w:t>6</w:t>
      </w:r>
      <w:r>
        <w:t>.</w:t>
      </w:r>
      <w:r>
        <w:tab/>
        <w:t xml:space="preserve">On the </w:t>
      </w:r>
      <w:r w:rsidRPr="00D163C3">
        <w:rPr>
          <w:b/>
        </w:rPr>
        <w:t>CONFIGURATION</w:t>
      </w:r>
      <w:r>
        <w:t xml:space="preserve"> – </w:t>
      </w:r>
      <w:r w:rsidRPr="00D163C3">
        <w:rPr>
          <w:b/>
        </w:rPr>
        <w:t>Expert</w:t>
      </w:r>
      <w:r>
        <w:t xml:space="preserve"> screen:</w:t>
      </w:r>
    </w:p>
    <w:p w14:paraId="6C821154" w14:textId="1D1F3722" w:rsidR="00E66DA9" w:rsidRDefault="00A263DC">
      <w:r>
        <w:rPr>
          <w:noProof/>
        </w:rPr>
        <w:drawing>
          <wp:inline distT="0" distB="0" distL="0" distR="0" wp14:editId="0B7D0FAB">
            <wp:extent cx="5943600" cy="5467985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6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FBEEC" w14:textId="77777777" w:rsidR="00E66DA9" w:rsidRDefault="00D163C3">
      <w:r>
        <w:t xml:space="preserve">Click on the </w:t>
      </w:r>
      <w:r w:rsidRPr="00D163C3">
        <w:rPr>
          <w:b/>
        </w:rPr>
        <w:t>Browse</w:t>
      </w:r>
      <w:r>
        <w:t xml:space="preserve"> button.</w:t>
      </w:r>
    </w:p>
    <w:p w14:paraId="26AC43DF" w14:textId="77777777" w:rsidR="00E66DA9" w:rsidRDefault="00E66DA9">
      <w:r>
        <w:br w:type="page"/>
      </w:r>
    </w:p>
    <w:p w14:paraId="39B47736" w14:textId="57ABF85A" w:rsidR="00D163C3" w:rsidRDefault="00A263DC">
      <w:r>
        <w:lastRenderedPageBreak/>
        <w:t>17</w:t>
      </w:r>
      <w:r w:rsidR="00D163C3">
        <w:t>.</w:t>
      </w:r>
      <w:r w:rsidR="00D163C3">
        <w:tab/>
        <w:t xml:space="preserve">In the </w:t>
      </w:r>
      <w:r w:rsidR="00D163C3" w:rsidRPr="00D163C3">
        <w:rPr>
          <w:b/>
        </w:rPr>
        <w:t>File Upload</w:t>
      </w:r>
      <w:r w:rsidR="00D163C3">
        <w:t xml:space="preserve"> window:</w:t>
      </w:r>
    </w:p>
    <w:p w14:paraId="5B4E2B1B" w14:textId="304C72AD" w:rsidR="00E66DA9" w:rsidRDefault="00A263DC">
      <w:r>
        <w:rPr>
          <w:noProof/>
        </w:rPr>
        <w:drawing>
          <wp:inline distT="0" distB="0" distL="0" distR="0" wp14:editId="7FD8243F">
            <wp:extent cx="5810250" cy="41529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7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9880" w14:textId="77777777" w:rsidR="00E66DA9" w:rsidRDefault="00D163C3">
      <w:r>
        <w:t>Navigate to the folder with the Deliberant files in the upper address field.</w:t>
      </w:r>
    </w:p>
    <w:p w14:paraId="705F63B4" w14:textId="77777777" w:rsidR="00D163C3" w:rsidRDefault="00D163C3">
      <w:r>
        <w:t xml:space="preserve">Select the AP configuration file.  In this case it is </w:t>
      </w:r>
      <w:proofErr w:type="spellStart"/>
      <w:r w:rsidRPr="00D163C3">
        <w:rPr>
          <w:b/>
          <w:i/>
        </w:rPr>
        <w:t>AP.cfg</w:t>
      </w:r>
      <w:proofErr w:type="spellEnd"/>
      <w:r>
        <w:t>.</w:t>
      </w:r>
    </w:p>
    <w:p w14:paraId="1680DE3D" w14:textId="77777777" w:rsidR="00E66DA9" w:rsidRDefault="00E66DA9">
      <w:r>
        <w:br w:type="page"/>
      </w:r>
    </w:p>
    <w:p w14:paraId="68DA8893" w14:textId="76C8251A" w:rsidR="00D163C3" w:rsidRDefault="00D163C3">
      <w:r>
        <w:lastRenderedPageBreak/>
        <w:t>1</w:t>
      </w:r>
      <w:r w:rsidR="00A263DC">
        <w:t>8</w:t>
      </w:r>
      <w:r>
        <w:t>.</w:t>
      </w:r>
      <w:r>
        <w:tab/>
      </w:r>
      <w:r w:rsidR="00BB3CA2">
        <w:t xml:space="preserve">On the </w:t>
      </w:r>
      <w:r w:rsidR="00BB3CA2" w:rsidRPr="00BB3CA2">
        <w:rPr>
          <w:b/>
        </w:rPr>
        <w:t>CONFIGURATION</w:t>
      </w:r>
      <w:r w:rsidR="00BB3CA2">
        <w:t xml:space="preserve"> – </w:t>
      </w:r>
      <w:r w:rsidR="00BB3CA2" w:rsidRPr="00BB3CA2">
        <w:rPr>
          <w:b/>
        </w:rPr>
        <w:t>Expert</w:t>
      </w:r>
      <w:r w:rsidR="00BB3CA2">
        <w:t xml:space="preserve"> screen:</w:t>
      </w:r>
    </w:p>
    <w:p w14:paraId="22B65502" w14:textId="1127CDCD" w:rsidR="00E66DA9" w:rsidRDefault="00A263DC">
      <w:r>
        <w:rPr>
          <w:noProof/>
        </w:rPr>
        <w:drawing>
          <wp:inline distT="0" distB="0" distL="0" distR="0" wp14:editId="38BFD7F8">
            <wp:extent cx="5943600" cy="54679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7ECE4" w14:textId="77777777" w:rsidR="00E66DA9" w:rsidRDefault="00BB3CA2">
      <w:r>
        <w:t xml:space="preserve">Click on the </w:t>
      </w:r>
      <w:r w:rsidRPr="00BB3CA2">
        <w:rPr>
          <w:b/>
        </w:rPr>
        <w:t>Upload</w:t>
      </w:r>
      <w:r>
        <w:t xml:space="preserve"> button.</w:t>
      </w:r>
    </w:p>
    <w:p w14:paraId="2777C564" w14:textId="77777777" w:rsidR="00E66DA9" w:rsidRDefault="00E66DA9">
      <w:r>
        <w:br w:type="page"/>
      </w:r>
    </w:p>
    <w:p w14:paraId="38DC49A5" w14:textId="433C628D" w:rsidR="00BB3CA2" w:rsidRDefault="00A263DC">
      <w:r>
        <w:lastRenderedPageBreak/>
        <w:t>19</w:t>
      </w:r>
      <w:r w:rsidR="00BB3CA2">
        <w:t>.</w:t>
      </w:r>
      <w:r w:rsidR="00BB3CA2">
        <w:tab/>
        <w:t xml:space="preserve">On the </w:t>
      </w:r>
      <w:r w:rsidR="00BB3CA2" w:rsidRPr="00BB3CA2">
        <w:rPr>
          <w:b/>
        </w:rPr>
        <w:t>CONFIGURATION</w:t>
      </w:r>
      <w:r w:rsidR="00BB3CA2">
        <w:t xml:space="preserve"> – </w:t>
      </w:r>
      <w:r w:rsidR="00BB3CA2" w:rsidRPr="00BB3CA2">
        <w:rPr>
          <w:b/>
        </w:rPr>
        <w:t>Expert</w:t>
      </w:r>
      <w:r w:rsidR="00BB3CA2">
        <w:t xml:space="preserve"> screen:</w:t>
      </w:r>
    </w:p>
    <w:p w14:paraId="7602213F" w14:textId="7BF9B4AD" w:rsidR="00E66DA9" w:rsidRDefault="00A263DC">
      <w:r>
        <w:rPr>
          <w:noProof/>
        </w:rPr>
        <w:drawing>
          <wp:inline distT="0" distB="0" distL="0" distR="0" wp14:editId="38E958C9">
            <wp:extent cx="5943600" cy="546798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6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253B7" w14:textId="77777777" w:rsidR="00E66DA9" w:rsidRDefault="00BB3CA2">
      <w:r>
        <w:t>After a short period, the screen will refresh with the “</w:t>
      </w:r>
      <w:r w:rsidRPr="00BB3CA2">
        <w:rPr>
          <w:i/>
        </w:rPr>
        <w:t>Configuration has been uploaded</w:t>
      </w:r>
      <w:r>
        <w:t>” message displayed.</w:t>
      </w:r>
    </w:p>
    <w:p w14:paraId="1C1267A1" w14:textId="77777777" w:rsidR="00BB3CA2" w:rsidRDefault="00BB3CA2">
      <w:r>
        <w:t xml:space="preserve">Click on the </w:t>
      </w:r>
      <w:r w:rsidRPr="00BB3CA2">
        <w:rPr>
          <w:b/>
        </w:rPr>
        <w:t>Reboot</w:t>
      </w:r>
      <w:r>
        <w:t xml:space="preserve"> button.</w:t>
      </w:r>
    </w:p>
    <w:p w14:paraId="091E3E4B" w14:textId="77777777" w:rsidR="00E66DA9" w:rsidRDefault="00E66DA9">
      <w:r>
        <w:br w:type="page"/>
      </w:r>
    </w:p>
    <w:p w14:paraId="68487C90" w14:textId="28F11C4C" w:rsidR="00BB3CA2" w:rsidRDefault="00A263DC">
      <w:r>
        <w:lastRenderedPageBreak/>
        <w:t>20</w:t>
      </w:r>
      <w:r w:rsidR="00BB3CA2">
        <w:t xml:space="preserve">. </w:t>
      </w:r>
      <w:r w:rsidR="00BB3CA2">
        <w:tab/>
        <w:t xml:space="preserve">On the AP firmware </w:t>
      </w:r>
      <w:r w:rsidR="00BB3CA2" w:rsidRPr="00BB3CA2">
        <w:rPr>
          <w:b/>
        </w:rPr>
        <w:t>LOGIN</w:t>
      </w:r>
      <w:r w:rsidR="00BB3CA2">
        <w:t xml:space="preserve"> screen:</w:t>
      </w:r>
    </w:p>
    <w:p w14:paraId="3FDF9ECB" w14:textId="158B02BF" w:rsidR="00E419F8" w:rsidRDefault="00A263DC">
      <w:r>
        <w:rPr>
          <w:noProof/>
        </w:rPr>
        <w:drawing>
          <wp:inline distT="0" distB="0" distL="0" distR="0" wp14:editId="26FDA94D">
            <wp:extent cx="5943600" cy="271716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EtoAP20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AA815" w14:textId="77777777" w:rsidR="00B811C0" w:rsidRDefault="00BB3CA2" w:rsidP="00BB3CA2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>
        <w:rPr>
          <w:rFonts w:cs="Times New Roman"/>
          <w:b/>
          <w:i/>
          <w:szCs w:val="24"/>
        </w:rPr>
        <w:t xml:space="preserve">the </w:t>
      </w:r>
      <w:proofErr w:type="gramStart"/>
      <w:r>
        <w:rPr>
          <w:rFonts w:cs="Times New Roman"/>
          <w:b/>
          <w:i/>
          <w:szCs w:val="24"/>
        </w:rPr>
        <w:t>Unique</w:t>
      </w:r>
      <w:proofErr w:type="gramEnd"/>
      <w:r>
        <w:rPr>
          <w:rFonts w:cs="Times New Roman"/>
          <w:b/>
          <w:i/>
          <w:szCs w:val="24"/>
        </w:rPr>
        <w:t xml:space="preserve"> password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</w:t>
      </w:r>
    </w:p>
    <w:p w14:paraId="04138508" w14:textId="2067C8AF" w:rsidR="00BB3CA2" w:rsidRDefault="00BB3CA2" w:rsidP="00BB3CA2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</w:t>
      </w:r>
      <w:r>
        <w:rPr>
          <w:rFonts w:cs="Times New Roman"/>
          <w:b/>
          <w:szCs w:val="24"/>
        </w:rPr>
        <w:t>ogin</w:t>
      </w:r>
      <w:r>
        <w:rPr>
          <w:rFonts w:cs="Times New Roman"/>
          <w:szCs w:val="24"/>
        </w:rPr>
        <w:t xml:space="preserve"> button.</w:t>
      </w:r>
    </w:p>
    <w:p w14:paraId="7BE34983" w14:textId="77777777" w:rsidR="00BB3CA2" w:rsidRDefault="00BB3CA2">
      <w:r>
        <w:t>You are done.</w:t>
      </w:r>
    </w:p>
    <w:sectPr w:rsidR="00BB3CA2">
      <w:headerReference w:type="default" r:id="rId28"/>
      <w:footerReference w:type="default" r:id="rId2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76CB3D" w14:textId="77777777" w:rsidR="007A6E1A" w:rsidRDefault="007A6E1A" w:rsidP="00993736">
      <w:pPr>
        <w:spacing w:after="0" w:line="240" w:lineRule="auto"/>
      </w:pPr>
      <w:r>
        <w:separator/>
      </w:r>
    </w:p>
  </w:endnote>
  <w:endnote w:type="continuationSeparator" w:id="0">
    <w:p w14:paraId="0FD6A42C" w14:textId="77777777" w:rsidR="007A6E1A" w:rsidRDefault="007A6E1A" w:rsidP="009937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23C2C0" w14:textId="608065B7" w:rsidR="002259AB" w:rsidRDefault="002259AB">
    <w:pPr>
      <w:pStyle w:val="Footer"/>
    </w:pPr>
    <w:r>
      <w:t xml:space="preserve">Page </w:t>
    </w:r>
    <w:sdt>
      <w:sdtPr>
        <w:id w:val="-182534476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64384">
          <w:rPr>
            <w:noProof/>
          </w:rPr>
          <w:t>1</w:t>
        </w:r>
        <w:r>
          <w:rPr>
            <w:noProof/>
          </w:rPr>
          <w:fldChar w:fldCharType="end"/>
        </w:r>
        <w:r>
          <w:rPr>
            <w:noProof/>
          </w:rPr>
          <w:t xml:space="preserve"> of </w:t>
        </w:r>
        <w:r>
          <w:rPr>
            <w:noProof/>
          </w:rPr>
          <w:fldChar w:fldCharType="begin"/>
        </w:r>
        <w:r>
          <w:rPr>
            <w:noProof/>
          </w:rPr>
          <w:instrText xml:space="preserve"> NUMPAGES   \* MERGEFORMAT </w:instrText>
        </w:r>
        <w:r>
          <w:rPr>
            <w:noProof/>
          </w:rPr>
          <w:fldChar w:fldCharType="separate"/>
        </w:r>
        <w:r w:rsidR="00164384">
          <w:rPr>
            <w:noProof/>
          </w:rPr>
          <w:t>20</w:t>
        </w:r>
        <w:r>
          <w:rPr>
            <w:noProof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9D553D8" w14:textId="77777777" w:rsidR="007A6E1A" w:rsidRDefault="007A6E1A" w:rsidP="00993736">
      <w:pPr>
        <w:spacing w:after="0" w:line="240" w:lineRule="auto"/>
      </w:pPr>
      <w:r>
        <w:separator/>
      </w:r>
    </w:p>
  </w:footnote>
  <w:footnote w:type="continuationSeparator" w:id="0">
    <w:p w14:paraId="629002E8" w14:textId="77777777" w:rsidR="007A6E1A" w:rsidRDefault="007A6E1A" w:rsidP="009937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90A8A3" w14:textId="56E782D6" w:rsidR="002259AB" w:rsidRPr="00CA567A" w:rsidRDefault="002259AB" w:rsidP="002259AB">
    <w:pPr>
      <w:pStyle w:val="Header"/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>Steps to change from CPE to AP mode for the CPE-2</w:t>
    </w:r>
  </w:p>
  <w:p w14:paraId="64935A4F" w14:textId="77777777" w:rsidR="002259AB" w:rsidRDefault="002259A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B05C59"/>
    <w:multiLevelType w:val="hybridMultilevel"/>
    <w:tmpl w:val="A41EA8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6DA9"/>
    <w:rsid w:val="00164384"/>
    <w:rsid w:val="002259AB"/>
    <w:rsid w:val="003239D8"/>
    <w:rsid w:val="00403343"/>
    <w:rsid w:val="005F33CD"/>
    <w:rsid w:val="006618D0"/>
    <w:rsid w:val="006944CD"/>
    <w:rsid w:val="007A6E1A"/>
    <w:rsid w:val="008A1637"/>
    <w:rsid w:val="00945F05"/>
    <w:rsid w:val="00993736"/>
    <w:rsid w:val="009A2CB5"/>
    <w:rsid w:val="00A263DC"/>
    <w:rsid w:val="00B2403B"/>
    <w:rsid w:val="00B811C0"/>
    <w:rsid w:val="00BB3CA2"/>
    <w:rsid w:val="00D163C3"/>
    <w:rsid w:val="00E419F8"/>
    <w:rsid w:val="00E66DA9"/>
    <w:rsid w:val="00FD3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2D84C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38A1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D38A1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D38A1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6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6DA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66DA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937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736"/>
  </w:style>
  <w:style w:type="paragraph" w:styleId="Footer">
    <w:name w:val="footer"/>
    <w:basedOn w:val="Normal"/>
    <w:link w:val="FooterChar"/>
    <w:uiPriority w:val="99"/>
    <w:unhideWhenUsed/>
    <w:rsid w:val="009937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736"/>
  </w:style>
  <w:style w:type="character" w:customStyle="1" w:styleId="Heading1Char">
    <w:name w:val="Heading 1 Char"/>
    <w:basedOn w:val="DefaultParagraphFont"/>
    <w:link w:val="Heading1"/>
    <w:uiPriority w:val="9"/>
    <w:rsid w:val="00FD38A1"/>
    <w:rPr>
      <w:rFonts w:ascii="Arial" w:eastAsiaTheme="majorEastAsia" w:hAnsi="Arial" w:cstheme="majorBidi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D38A1"/>
    <w:rPr>
      <w:rFonts w:ascii="Arial" w:eastAsiaTheme="majorEastAsia" w:hAnsi="Arial" w:cstheme="majorBidi"/>
      <w:b/>
      <w:bCs/>
      <w:sz w:val="28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38A1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D38A1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D38A1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6D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6DA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66DA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937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736"/>
  </w:style>
  <w:style w:type="paragraph" w:styleId="Footer">
    <w:name w:val="footer"/>
    <w:basedOn w:val="Normal"/>
    <w:link w:val="FooterChar"/>
    <w:uiPriority w:val="99"/>
    <w:unhideWhenUsed/>
    <w:rsid w:val="009937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736"/>
  </w:style>
  <w:style w:type="character" w:customStyle="1" w:styleId="Heading1Char">
    <w:name w:val="Heading 1 Char"/>
    <w:basedOn w:val="DefaultParagraphFont"/>
    <w:link w:val="Heading1"/>
    <w:uiPriority w:val="9"/>
    <w:rsid w:val="00FD38A1"/>
    <w:rPr>
      <w:rFonts w:ascii="Arial" w:eastAsiaTheme="majorEastAsia" w:hAnsi="Arial" w:cstheme="majorBidi"/>
      <w:b/>
      <w:bCs/>
      <w:sz w:val="3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D38A1"/>
    <w:rPr>
      <w:rFonts w:ascii="Arial" w:eastAsiaTheme="majorEastAsia" w:hAnsi="Arial" w:cstheme="majorBidi"/>
      <w:b/>
      <w:bCs/>
      <w:sz w:val="28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20</Pages>
  <Words>592</Words>
  <Characters>3378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amb</dc:creator>
  <cp:lastModifiedBy>amb</cp:lastModifiedBy>
  <cp:revision>6</cp:revision>
  <dcterms:created xsi:type="dcterms:W3CDTF">2010-05-05T00:45:00Z</dcterms:created>
  <dcterms:modified xsi:type="dcterms:W3CDTF">2010-05-05T16:19:00Z</dcterms:modified>
</cp:coreProperties>
</file>